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A16" w:rsidRPr="00282B2B" w:rsidRDefault="009630B7" w:rsidP="00854A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TSG-RAN5 Meeting #</w:t>
      </w:r>
      <w:r w:rsidR="008445D7">
        <w:rPr>
          <w:b/>
          <w:noProof/>
          <w:sz w:val="24"/>
        </w:rPr>
        <w:t>10</w:t>
      </w:r>
      <w:r w:rsidR="00C0466B">
        <w:rPr>
          <w:b/>
          <w:noProof/>
          <w:sz w:val="24"/>
        </w:rPr>
        <w:t>2</w:t>
      </w:r>
      <w:r w:rsidR="00854A16" w:rsidRPr="00282B2B">
        <w:fldChar w:fldCharType="begin"/>
      </w:r>
      <w:r w:rsidR="00854A16" w:rsidRPr="00282B2B">
        <w:instrText xml:space="preserve"> DOCPROPERTY  MtgTitle  \* MERGEFORMAT </w:instrText>
      </w:r>
      <w:r w:rsidR="00854A16" w:rsidRPr="00282B2B">
        <w:fldChar w:fldCharType="end"/>
      </w:r>
      <w:r w:rsidR="00854A16" w:rsidRPr="00282B2B">
        <w:rPr>
          <w:b/>
          <w:i/>
          <w:sz w:val="28"/>
        </w:rPr>
        <w:tab/>
      </w:r>
      <w:r w:rsidR="00F90AFF" w:rsidRPr="00282B2B">
        <w:rPr>
          <w:b/>
          <w:sz w:val="28"/>
        </w:rPr>
        <w:t>R5-2</w:t>
      </w:r>
      <w:r w:rsidR="00C0466B">
        <w:rPr>
          <w:b/>
          <w:sz w:val="28"/>
        </w:rPr>
        <w:t>4</w:t>
      </w:r>
      <w:r w:rsidR="00376DCF">
        <w:rPr>
          <w:b/>
          <w:sz w:val="28"/>
        </w:rPr>
        <w:t>1</w:t>
      </w:r>
      <w:r w:rsidR="009B2A8C">
        <w:rPr>
          <w:b/>
          <w:sz w:val="28"/>
        </w:rPr>
        <w:t>660</w:t>
      </w:r>
    </w:p>
    <w:p w:rsidR="00854A16" w:rsidRPr="006A1C35" w:rsidRDefault="00C0466B" w:rsidP="000D19B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Athens, Greece, 26</w:t>
      </w:r>
      <w:r w:rsidRPr="00727F0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727F0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0" w:name="Source"/>
      <w:bookmarkEnd w:id="0"/>
      <w:r w:rsidR="009D69C0" w:rsidRPr="006A1C35">
        <w:rPr>
          <w:rFonts w:ascii="Arial" w:hAnsi="Arial"/>
          <w:sz w:val="24"/>
        </w:rPr>
        <w:t>7.</w:t>
      </w:r>
      <w:r w:rsidR="00376DCF">
        <w:rPr>
          <w:rFonts w:ascii="Arial" w:hAnsi="Arial"/>
          <w:sz w:val="24"/>
        </w:rPr>
        <w:t>4.5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81718E" w:rsidRPr="006A1C35">
        <w:rPr>
          <w:rFonts w:ascii="Arial" w:hAnsi="Arial"/>
          <w:sz w:val="24"/>
        </w:rPr>
        <w:t>Bureau Veritas</w:t>
      </w:r>
      <w:r w:rsidR="009F2F37">
        <w:rPr>
          <w:rFonts w:ascii="Arial" w:hAnsi="Arial"/>
          <w:sz w:val="24"/>
        </w:rPr>
        <w:t xml:space="preserve"> ADT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1" w:name="Title"/>
      <w:bookmarkEnd w:id="1"/>
      <w:r w:rsidR="00376DCF" w:rsidRPr="00376DCF">
        <w:rPr>
          <w:rFonts w:ascii="Arial" w:hAnsi="Arial"/>
          <w:sz w:val="24"/>
        </w:rPr>
        <w:t>Update of PRD18 for NTN specs and relations between the specs in a group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2" w:name="DocumentFor"/>
      <w:bookmarkEnd w:id="2"/>
      <w:r w:rsidR="00376DCF">
        <w:rPr>
          <w:rFonts w:ascii="Arial" w:hAnsi="Arial"/>
          <w:sz w:val="24"/>
        </w:rPr>
        <w:t>Approval</w:t>
      </w:r>
    </w:p>
    <w:p w:rsidR="0000359F" w:rsidRPr="006A1C35" w:rsidRDefault="0000359F" w:rsidP="00902E6C">
      <w:pPr>
        <w:pStyle w:val="Heading1"/>
      </w:pPr>
      <w:bookmarkStart w:id="3" w:name="_Toc517052"/>
      <w:bookmarkStart w:id="4" w:name="_Toc2091540"/>
      <w:r w:rsidRPr="006A1C35">
        <w:t>1</w:t>
      </w:r>
      <w:r w:rsidRPr="006A1C35">
        <w:tab/>
        <w:t>Introduction</w:t>
      </w:r>
      <w:bookmarkEnd w:id="3"/>
      <w:bookmarkEnd w:id="4"/>
    </w:p>
    <w:p w:rsidR="00376DCF" w:rsidRDefault="00376DCF" w:rsidP="00376DCF">
      <w:r>
        <w:t>Among others RAN5 PRD18 provides guidance for RAN5 specifications release versions alignment (PRD18, clause 4). Currently, RAN#102 approved NTN specs are not explicitly mentioned in the guidance.</w:t>
      </w:r>
    </w:p>
    <w:p w:rsidR="00376DCF" w:rsidRDefault="00376DCF" w:rsidP="00376DCF">
      <w:r>
        <w:t xml:space="preserve">In the attached to the present contribution zip archive file </w:t>
      </w:r>
      <w:r w:rsidRPr="00376DCF">
        <w:rPr>
          <w:i/>
        </w:rPr>
        <w:t>R5-241456_RAN5_PRD18v22_rev_marks</w:t>
      </w:r>
      <w:r>
        <w:rPr>
          <w:i/>
        </w:rPr>
        <w:t xml:space="preserve">.docx </w:t>
      </w:r>
      <w:r>
        <w:t>proposals are included to address the issue as follows:</w:t>
      </w:r>
    </w:p>
    <w:p w:rsidR="00376DCF" w:rsidRDefault="00376DCF" w:rsidP="00376DCF">
      <w:pPr>
        <w:pStyle w:val="B1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Added TS36.521-4 in Specification Group No.3, and associated with TS36.521-2, </w:t>
      </w:r>
      <w:r w:rsidR="009B2A8C">
        <w:rPr>
          <w:lang w:val="en-US"/>
        </w:rPr>
        <w:t xml:space="preserve">TS36.521-3, </w:t>
      </w:r>
      <w:r w:rsidRPr="00F82EFB">
        <w:t>TR 36.90</w:t>
      </w:r>
      <w:r>
        <w:t>3</w:t>
      </w:r>
      <w:r w:rsidRPr="00F82EFB">
        <w:t xml:space="preserve">, TR 36.904, </w:t>
      </w:r>
      <w:r>
        <w:rPr>
          <w:lang w:val="en-US"/>
        </w:rPr>
        <w:t xml:space="preserve">and </w:t>
      </w:r>
      <w:r w:rsidRPr="00F82EFB">
        <w:t>TR 36.905</w:t>
      </w:r>
      <w:r>
        <w:rPr>
          <w:lang w:val="en-US"/>
        </w:rPr>
        <w:t>, with Spec Type “RF”</w:t>
      </w:r>
    </w:p>
    <w:p w:rsidR="00376DCF" w:rsidRPr="00376DCF" w:rsidRDefault="00376DCF" w:rsidP="00376DCF">
      <w:pPr>
        <w:pStyle w:val="B1"/>
        <w:numPr>
          <w:ilvl w:val="0"/>
          <w:numId w:val="38"/>
        </w:numPr>
      </w:pPr>
      <w:r w:rsidRPr="00376DCF">
        <w:t>Added TS3</w:t>
      </w:r>
      <w:r>
        <w:rPr>
          <w:lang w:val="en-US"/>
        </w:rPr>
        <w:t>8.521-5</w:t>
      </w:r>
      <w:r w:rsidRPr="00376DCF">
        <w:t xml:space="preserve"> in Specification Group No.</w:t>
      </w:r>
      <w:r>
        <w:rPr>
          <w:lang w:val="en-US"/>
        </w:rPr>
        <w:t>7</w:t>
      </w:r>
      <w:r w:rsidRPr="00376DCF">
        <w:t xml:space="preserve">, and associated with </w:t>
      </w:r>
      <w:r>
        <w:t>TS 38.522</w:t>
      </w:r>
      <w:r w:rsidRPr="00F82EFB">
        <w:t xml:space="preserve">, </w:t>
      </w:r>
      <w:r w:rsidR="009B2A8C">
        <w:rPr>
          <w:lang w:val="en-US"/>
        </w:rPr>
        <w:t xml:space="preserve">TS38.533, </w:t>
      </w:r>
      <w:bookmarkStart w:id="5" w:name="_GoBack"/>
      <w:bookmarkEnd w:id="5"/>
      <w:r w:rsidRPr="00F82EFB">
        <w:t xml:space="preserve">TR 38.903, </w:t>
      </w:r>
      <w:r>
        <w:rPr>
          <w:lang w:val="en-US"/>
        </w:rPr>
        <w:t xml:space="preserve">and </w:t>
      </w:r>
      <w:r w:rsidRPr="00F82EFB">
        <w:t>TR 38.905</w:t>
      </w:r>
      <w:r w:rsidRPr="00376DCF">
        <w:t>, with Spec Type “RF”</w:t>
      </w:r>
    </w:p>
    <w:p w:rsidR="00F52CEF" w:rsidRPr="006A1C35" w:rsidRDefault="00F52CEF" w:rsidP="00376DCF"/>
    <w:sectPr w:rsidR="00F52CEF" w:rsidRPr="006A1C35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10CA" w:rsidRDefault="004A10CA">
      <w:r>
        <w:separator/>
      </w:r>
    </w:p>
  </w:endnote>
  <w:endnote w:type="continuationSeparator" w:id="0">
    <w:p w:rsidR="004A10CA" w:rsidRDefault="004A1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055BE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10CA" w:rsidRDefault="004A10CA">
      <w:r>
        <w:separator/>
      </w:r>
    </w:p>
  </w:footnote>
  <w:footnote w:type="continuationSeparator" w:id="0">
    <w:p w:rsidR="004A10CA" w:rsidRDefault="004A10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6F72BE"/>
    <w:multiLevelType w:val="hybridMultilevel"/>
    <w:tmpl w:val="4BAEB4BA"/>
    <w:lvl w:ilvl="0" w:tplc="2940D64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2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970A2A"/>
    <w:multiLevelType w:val="hybridMultilevel"/>
    <w:tmpl w:val="2F1A588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6"/>
  </w:num>
  <w:num w:numId="3">
    <w:abstractNumId w:val="21"/>
  </w:num>
  <w:num w:numId="4">
    <w:abstractNumId w:val="27"/>
  </w:num>
  <w:num w:numId="5">
    <w:abstractNumId w:val="0"/>
  </w:num>
  <w:num w:numId="6">
    <w:abstractNumId w:val="18"/>
  </w:num>
  <w:num w:numId="7">
    <w:abstractNumId w:val="20"/>
  </w:num>
  <w:num w:numId="8">
    <w:abstractNumId w:val="9"/>
  </w:num>
  <w:num w:numId="9">
    <w:abstractNumId w:val="4"/>
  </w:num>
  <w:num w:numId="10">
    <w:abstractNumId w:val="2"/>
  </w:num>
  <w:num w:numId="11">
    <w:abstractNumId w:val="26"/>
  </w:num>
  <w:num w:numId="12">
    <w:abstractNumId w:val="17"/>
  </w:num>
  <w:num w:numId="13">
    <w:abstractNumId w:val="6"/>
  </w:num>
  <w:num w:numId="14">
    <w:abstractNumId w:val="28"/>
  </w:num>
  <w:num w:numId="15">
    <w:abstractNumId w:val="31"/>
  </w:num>
  <w:num w:numId="16">
    <w:abstractNumId w:val="11"/>
  </w:num>
  <w:num w:numId="17">
    <w:abstractNumId w:val="19"/>
  </w:num>
  <w:num w:numId="18">
    <w:abstractNumId w:val="32"/>
  </w:num>
  <w:num w:numId="19">
    <w:abstractNumId w:val="13"/>
  </w:num>
  <w:num w:numId="20">
    <w:abstractNumId w:val="3"/>
  </w:num>
  <w:num w:numId="21">
    <w:abstractNumId w:val="8"/>
  </w:num>
  <w:num w:numId="22">
    <w:abstractNumId w:val="29"/>
  </w:num>
  <w:num w:numId="23">
    <w:abstractNumId w:val="24"/>
  </w:num>
  <w:num w:numId="24">
    <w:abstractNumId w:val="25"/>
  </w:num>
  <w:num w:numId="25">
    <w:abstractNumId w:val="10"/>
  </w:num>
  <w:num w:numId="26">
    <w:abstractNumId w:val="23"/>
  </w:num>
  <w:num w:numId="27">
    <w:abstractNumId w:val="7"/>
  </w:num>
  <w:num w:numId="28">
    <w:abstractNumId w:val="22"/>
  </w:num>
  <w:num w:numId="29">
    <w:abstractNumId w:val="37"/>
  </w:num>
  <w:num w:numId="30">
    <w:abstractNumId w:val="14"/>
  </w:num>
  <w:num w:numId="31">
    <w:abstractNumId w:val="16"/>
  </w:num>
  <w:num w:numId="32">
    <w:abstractNumId w:val="33"/>
  </w:num>
  <w:num w:numId="33">
    <w:abstractNumId w:val="34"/>
  </w:num>
  <w:num w:numId="34">
    <w:abstractNumId w:val="15"/>
  </w:num>
  <w:num w:numId="35">
    <w:abstractNumId w:val="30"/>
  </w:num>
  <w:num w:numId="36">
    <w:abstractNumId w:val="12"/>
  </w:num>
  <w:num w:numId="37">
    <w:abstractNumId w:val="35"/>
  </w:num>
  <w:num w:numId="3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14D06"/>
    <w:rsid w:val="000151CF"/>
    <w:rsid w:val="00022105"/>
    <w:rsid w:val="000222DE"/>
    <w:rsid w:val="0002431F"/>
    <w:rsid w:val="00024DC6"/>
    <w:rsid w:val="0002513C"/>
    <w:rsid w:val="0002776B"/>
    <w:rsid w:val="00027D15"/>
    <w:rsid w:val="00027D8C"/>
    <w:rsid w:val="00031736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17C"/>
    <w:rsid w:val="0004385D"/>
    <w:rsid w:val="00043BDF"/>
    <w:rsid w:val="0004430D"/>
    <w:rsid w:val="0004442D"/>
    <w:rsid w:val="00045A41"/>
    <w:rsid w:val="00046708"/>
    <w:rsid w:val="0004750B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4507"/>
    <w:rsid w:val="000651F4"/>
    <w:rsid w:val="00065369"/>
    <w:rsid w:val="00065A2A"/>
    <w:rsid w:val="00065BE3"/>
    <w:rsid w:val="000663AA"/>
    <w:rsid w:val="000674B4"/>
    <w:rsid w:val="00067A56"/>
    <w:rsid w:val="00071094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2BC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098"/>
    <w:rsid w:val="000E5C5C"/>
    <w:rsid w:val="000E5F87"/>
    <w:rsid w:val="000E600D"/>
    <w:rsid w:val="000F14D8"/>
    <w:rsid w:val="000F5C8C"/>
    <w:rsid w:val="000F6B73"/>
    <w:rsid w:val="000F6CA2"/>
    <w:rsid w:val="000F6F36"/>
    <w:rsid w:val="0010406F"/>
    <w:rsid w:val="00104984"/>
    <w:rsid w:val="00110687"/>
    <w:rsid w:val="0011068C"/>
    <w:rsid w:val="0011186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3A5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476F0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9C0"/>
    <w:rsid w:val="00162E47"/>
    <w:rsid w:val="00163105"/>
    <w:rsid w:val="00163981"/>
    <w:rsid w:val="001658DF"/>
    <w:rsid w:val="00167DDD"/>
    <w:rsid w:val="00173116"/>
    <w:rsid w:val="001734BB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0EE7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0EC8"/>
    <w:rsid w:val="00231D66"/>
    <w:rsid w:val="002346F6"/>
    <w:rsid w:val="002365CE"/>
    <w:rsid w:val="0023698A"/>
    <w:rsid w:val="00237007"/>
    <w:rsid w:val="00241A05"/>
    <w:rsid w:val="00242463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5DAC"/>
    <w:rsid w:val="0027733D"/>
    <w:rsid w:val="00277B71"/>
    <w:rsid w:val="00280AE9"/>
    <w:rsid w:val="00281B66"/>
    <w:rsid w:val="0028203F"/>
    <w:rsid w:val="002821BD"/>
    <w:rsid w:val="00282B2B"/>
    <w:rsid w:val="002867CB"/>
    <w:rsid w:val="002870D7"/>
    <w:rsid w:val="00287C00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419"/>
    <w:rsid w:val="002A156C"/>
    <w:rsid w:val="002A1A16"/>
    <w:rsid w:val="002A416C"/>
    <w:rsid w:val="002A6B92"/>
    <w:rsid w:val="002B0AE6"/>
    <w:rsid w:val="002B1D43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123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E765C"/>
    <w:rsid w:val="002F20E5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4EC1"/>
    <w:rsid w:val="00315454"/>
    <w:rsid w:val="00321A72"/>
    <w:rsid w:val="0032391B"/>
    <w:rsid w:val="00324F48"/>
    <w:rsid w:val="00325476"/>
    <w:rsid w:val="00326222"/>
    <w:rsid w:val="00326693"/>
    <w:rsid w:val="00326D3A"/>
    <w:rsid w:val="00327D11"/>
    <w:rsid w:val="003306D0"/>
    <w:rsid w:val="0033213B"/>
    <w:rsid w:val="0033224F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3C82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08EB"/>
    <w:rsid w:val="00371DCA"/>
    <w:rsid w:val="0037325A"/>
    <w:rsid w:val="00375BB2"/>
    <w:rsid w:val="00376DCF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4FE1"/>
    <w:rsid w:val="003D515E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6492"/>
    <w:rsid w:val="00437036"/>
    <w:rsid w:val="00437284"/>
    <w:rsid w:val="0044042C"/>
    <w:rsid w:val="00441327"/>
    <w:rsid w:val="004417BA"/>
    <w:rsid w:val="00443547"/>
    <w:rsid w:val="00446DFA"/>
    <w:rsid w:val="004479EA"/>
    <w:rsid w:val="004500DC"/>
    <w:rsid w:val="00451AA9"/>
    <w:rsid w:val="00451BB2"/>
    <w:rsid w:val="0045391A"/>
    <w:rsid w:val="00455011"/>
    <w:rsid w:val="00455D21"/>
    <w:rsid w:val="00456D23"/>
    <w:rsid w:val="004605A6"/>
    <w:rsid w:val="00461984"/>
    <w:rsid w:val="00463E6F"/>
    <w:rsid w:val="00466D8D"/>
    <w:rsid w:val="00467B0A"/>
    <w:rsid w:val="004702E4"/>
    <w:rsid w:val="00470DE3"/>
    <w:rsid w:val="004719F0"/>
    <w:rsid w:val="00471BFC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10CA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E57"/>
    <w:rsid w:val="0053529E"/>
    <w:rsid w:val="00540BA8"/>
    <w:rsid w:val="00540D34"/>
    <w:rsid w:val="005449DB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1EA0"/>
    <w:rsid w:val="0056347C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5B91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00F"/>
    <w:rsid w:val="00622823"/>
    <w:rsid w:val="0062330F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66C1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85BC2"/>
    <w:rsid w:val="00692E59"/>
    <w:rsid w:val="006930BC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39B"/>
    <w:rsid w:val="007768B4"/>
    <w:rsid w:val="00777F86"/>
    <w:rsid w:val="00780A39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550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271"/>
    <w:rsid w:val="0080262E"/>
    <w:rsid w:val="00802983"/>
    <w:rsid w:val="008030F7"/>
    <w:rsid w:val="00803D24"/>
    <w:rsid w:val="00804728"/>
    <w:rsid w:val="0080585A"/>
    <w:rsid w:val="00805F20"/>
    <w:rsid w:val="0080636B"/>
    <w:rsid w:val="00810149"/>
    <w:rsid w:val="008105D9"/>
    <w:rsid w:val="008114F6"/>
    <w:rsid w:val="008115A9"/>
    <w:rsid w:val="00811915"/>
    <w:rsid w:val="008124DF"/>
    <w:rsid w:val="0081382D"/>
    <w:rsid w:val="00813896"/>
    <w:rsid w:val="008141F8"/>
    <w:rsid w:val="00815EF4"/>
    <w:rsid w:val="0081718E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5D7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2C5E"/>
    <w:rsid w:val="0088320C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1B0E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E7DEB"/>
    <w:rsid w:val="008F0436"/>
    <w:rsid w:val="008F24E8"/>
    <w:rsid w:val="008F262E"/>
    <w:rsid w:val="008F28A7"/>
    <w:rsid w:val="008F3B3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07EC3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569C"/>
    <w:rsid w:val="0092638C"/>
    <w:rsid w:val="0092666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30B7"/>
    <w:rsid w:val="0096632A"/>
    <w:rsid w:val="00966E47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41FC"/>
    <w:rsid w:val="009A694B"/>
    <w:rsid w:val="009A6AB6"/>
    <w:rsid w:val="009A7F05"/>
    <w:rsid w:val="009B06E0"/>
    <w:rsid w:val="009B0A83"/>
    <w:rsid w:val="009B1EE6"/>
    <w:rsid w:val="009B21D0"/>
    <w:rsid w:val="009B2A8C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2F37"/>
    <w:rsid w:val="009F45AF"/>
    <w:rsid w:val="009F65FB"/>
    <w:rsid w:val="00A0111B"/>
    <w:rsid w:val="00A01EE5"/>
    <w:rsid w:val="00A0240E"/>
    <w:rsid w:val="00A02E9E"/>
    <w:rsid w:val="00A03885"/>
    <w:rsid w:val="00A03EFE"/>
    <w:rsid w:val="00A048FA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4B55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1B2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0EC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55BE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277CE"/>
    <w:rsid w:val="00B321BC"/>
    <w:rsid w:val="00B35270"/>
    <w:rsid w:val="00B3558A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57382"/>
    <w:rsid w:val="00B6182A"/>
    <w:rsid w:val="00B61AD2"/>
    <w:rsid w:val="00B62B27"/>
    <w:rsid w:val="00B62C9F"/>
    <w:rsid w:val="00B655A4"/>
    <w:rsid w:val="00B6740F"/>
    <w:rsid w:val="00B6741A"/>
    <w:rsid w:val="00B67696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3A08"/>
    <w:rsid w:val="00B96C72"/>
    <w:rsid w:val="00B97351"/>
    <w:rsid w:val="00B97BD0"/>
    <w:rsid w:val="00BA5D5B"/>
    <w:rsid w:val="00BA662C"/>
    <w:rsid w:val="00BA68E0"/>
    <w:rsid w:val="00BA692B"/>
    <w:rsid w:val="00BA75E0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33E2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6B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0B7"/>
    <w:rsid w:val="00C22786"/>
    <w:rsid w:val="00C22B53"/>
    <w:rsid w:val="00C237BD"/>
    <w:rsid w:val="00C240A1"/>
    <w:rsid w:val="00C24209"/>
    <w:rsid w:val="00C26623"/>
    <w:rsid w:val="00C268AC"/>
    <w:rsid w:val="00C31AD9"/>
    <w:rsid w:val="00C3307C"/>
    <w:rsid w:val="00C3574D"/>
    <w:rsid w:val="00C35D77"/>
    <w:rsid w:val="00C36773"/>
    <w:rsid w:val="00C36D2C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B19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0A96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20D2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336B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0F21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2E1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0CE"/>
    <w:rsid w:val="00D73CB0"/>
    <w:rsid w:val="00D75389"/>
    <w:rsid w:val="00D7548C"/>
    <w:rsid w:val="00D7799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A5A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2FD9"/>
    <w:rsid w:val="00DD4EE2"/>
    <w:rsid w:val="00DD522C"/>
    <w:rsid w:val="00DD5ACD"/>
    <w:rsid w:val="00DD65D8"/>
    <w:rsid w:val="00DD6A0C"/>
    <w:rsid w:val="00DE00C0"/>
    <w:rsid w:val="00DE0FF0"/>
    <w:rsid w:val="00DE5AC2"/>
    <w:rsid w:val="00DF0A80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73E6"/>
    <w:rsid w:val="00E1553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25256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134"/>
    <w:rsid w:val="00E57B2E"/>
    <w:rsid w:val="00E61377"/>
    <w:rsid w:val="00E61C9C"/>
    <w:rsid w:val="00E6249F"/>
    <w:rsid w:val="00E627D5"/>
    <w:rsid w:val="00E63331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A27ABE"/>
  <w15:chartTrackingRefBased/>
  <w15:docId w15:val="{93A3A981-7AC6-48EF-A9C2-1D9EEFEF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8695F8A-FDCE-46A8-A041-4A789D96F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722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922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Amy TAO</cp:lastModifiedBy>
  <cp:revision>68</cp:revision>
  <cp:lastPrinted>2009-01-20T05:46:00Z</cp:lastPrinted>
  <dcterms:created xsi:type="dcterms:W3CDTF">2022-03-28T09:36:00Z</dcterms:created>
  <dcterms:modified xsi:type="dcterms:W3CDTF">2024-03-01T10:22:00Z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